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6544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6544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65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65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65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65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6544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6544E" w:rsidRPr="0096544E">
          <w:rPr>
            <w:b w:val="0"/>
          </w:rPr>
          <w:t xml:space="preserve"> 11091/</w:t>
        </w:r>
        <w:r w:rsidR="0096544E">
          <w:t xml:space="preserve">007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6544E" w:rsidP="00232C8F">
            <w:r>
              <w:t>Врач-трансфузиолог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6544E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6544E" w:rsidRPr="0096544E">
          <w:rPr>
            <w:rStyle w:val="aa"/>
          </w:rPr>
          <w:t xml:space="preserve"> Трансфузиологический кабинет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6544E" w:rsidRPr="0096544E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6544E" w:rsidRPr="0096544E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6544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6544E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6544E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6544E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6544E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6544E" w:rsidP="00C31869">
            <w:pPr>
              <w:jc w:val="center"/>
            </w:pPr>
            <w:r>
              <w:t>148-860-326 93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6544E" w:rsidRPr="0096544E">
          <w:rPr>
            <w:rStyle w:val="aa"/>
          </w:rPr>
          <w:t xml:space="preserve"> Холодильники, морозильные камеры, плазморазмораживатель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6544E" w:rsidRPr="0096544E">
          <w:rPr>
            <w:rStyle w:val="aa"/>
          </w:rPr>
          <w:t xml:space="preserve"> Кровь и плазма крови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6544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6544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6544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6544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6544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44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6544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806BF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B0391" w:rsidRPr="00CB0391">
          <w:rPr>
            <w:i/>
            <w:u w:val="single"/>
          </w:rPr>
          <w:t>1. Рекомендации по улучшению и оздоровлению условий труда:</w:t>
        </w:r>
        <w:r w:rsidR="00CB0391" w:rsidRPr="00CB0391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CB0391" w:rsidRPr="00CB0391">
          <w:rPr>
            <w:i/>
            <w:u w:val="single"/>
          </w:rPr>
          <w:tab/>
          <w:t>   </w:t>
        </w:r>
        <w:r w:rsidR="00CB0391" w:rsidRPr="00CB0391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CB0391" w:rsidRPr="00CB0391">
          <w:rPr>
            <w:i/>
            <w:u w:val="single"/>
          </w:rPr>
          <w:tab/>
          <w:t>   </w:t>
        </w:r>
        <w:r w:rsidR="00CB0391" w:rsidRPr="00CB0391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B0391" w:rsidRPr="00CB0391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B0391" w:rsidRPr="00CB0391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44E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44E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65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44E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44E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65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0806BF" w:rsidTr="000806B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806BF" w:rsidRDefault="000806BF" w:rsidP="003C5C39">
            <w:pPr>
              <w:pStyle w:val="a8"/>
            </w:pPr>
            <w:r w:rsidRPr="000806BF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0806BF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806BF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0806BF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806BF" w:rsidRDefault="000806BF" w:rsidP="003C5C39">
            <w:pPr>
              <w:pStyle w:val="a8"/>
            </w:pPr>
            <w:r w:rsidRPr="000806BF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0806BF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0806BF" w:rsidRDefault="00CB0391" w:rsidP="003C5C39">
            <w:pPr>
              <w:pStyle w:val="a8"/>
            </w:pPr>
            <w:r>
              <w:t>24.11.2016</w:t>
            </w:r>
          </w:p>
        </w:tc>
      </w:tr>
      <w:tr w:rsidR="00EF07A3" w:rsidRPr="000806BF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0806BF" w:rsidRDefault="000806BF" w:rsidP="003C5C39">
            <w:pPr>
              <w:pStyle w:val="a8"/>
              <w:rPr>
                <w:b/>
                <w:vertAlign w:val="superscript"/>
              </w:rPr>
            </w:pPr>
            <w:r w:rsidRPr="000806B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0806B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0806BF" w:rsidRDefault="000806BF" w:rsidP="00EF07A3">
            <w:pPr>
              <w:pStyle w:val="a8"/>
              <w:rPr>
                <w:b/>
                <w:vertAlign w:val="superscript"/>
              </w:rPr>
            </w:pPr>
            <w:r w:rsidRPr="000806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0806BF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0806BF" w:rsidRDefault="000806BF" w:rsidP="00EF07A3">
            <w:pPr>
              <w:pStyle w:val="a8"/>
              <w:rPr>
                <w:b/>
                <w:vertAlign w:val="superscript"/>
              </w:rPr>
            </w:pPr>
            <w:r w:rsidRPr="000806BF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0806B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0806BF" w:rsidRDefault="000806BF" w:rsidP="00EF07A3">
            <w:pPr>
              <w:pStyle w:val="a8"/>
              <w:rPr>
                <w:vertAlign w:val="superscript"/>
              </w:rPr>
            </w:pPr>
            <w:r w:rsidRPr="000806BF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65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6544E" w:rsidP="004E51DC">
            <w:pPr>
              <w:pStyle w:val="a8"/>
            </w:pPr>
            <w:r>
              <w:t>Козак Степан Степанович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965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6544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44E" w:rsidRPr="0096544E" w:rsidRDefault="0096544E" w:rsidP="00EF07A3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44E" w:rsidRPr="0096544E" w:rsidRDefault="0096544E" w:rsidP="00EF07A3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44E" w:rsidRPr="0096544E" w:rsidRDefault="0096544E" w:rsidP="00EF07A3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44E" w:rsidRPr="0096544E" w:rsidRDefault="0096544E" w:rsidP="00EF07A3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544E" w:rsidRPr="0096544E" w:rsidRDefault="0096544E" w:rsidP="004E51DC">
            <w:pPr>
              <w:pStyle w:val="a8"/>
            </w:pPr>
          </w:p>
        </w:tc>
      </w:tr>
      <w:tr w:rsidR="0096544E" w:rsidRPr="0096544E" w:rsidTr="0096544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6544E" w:rsidRPr="0096544E" w:rsidRDefault="0096544E" w:rsidP="00EF07A3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6544E" w:rsidRPr="0096544E" w:rsidRDefault="0096544E" w:rsidP="004E51DC">
            <w:pPr>
              <w:pStyle w:val="a8"/>
              <w:rPr>
                <w:vertAlign w:val="superscript"/>
              </w:rPr>
            </w:pPr>
            <w:r w:rsidRPr="0096544E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6BF" w:rsidRDefault="000806BF" w:rsidP="0076042D">
      <w:pPr>
        <w:pStyle w:val="a9"/>
      </w:pPr>
      <w:r>
        <w:separator/>
      </w:r>
    </w:p>
  </w:endnote>
  <w:endnote w:type="continuationSeparator" w:id="0">
    <w:p w:rsidR="000806BF" w:rsidRDefault="000806B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654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EA38F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EA38F9" w:rsidRPr="00C31869">
            <w:rPr>
              <w:rStyle w:val="ad"/>
              <w:sz w:val="20"/>
              <w:szCs w:val="20"/>
            </w:rPr>
            <w:fldChar w:fldCharType="separate"/>
          </w:r>
          <w:r w:rsidR="0096544E">
            <w:rPr>
              <w:rStyle w:val="ad"/>
              <w:noProof/>
              <w:sz w:val="20"/>
              <w:szCs w:val="20"/>
            </w:rPr>
            <w:t>1</w:t>
          </w:r>
          <w:r w:rsidR="00EA38F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6544E" w:rsidRPr="0096544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6BF" w:rsidRDefault="000806BF" w:rsidP="0076042D">
      <w:pPr>
        <w:pStyle w:val="a9"/>
      </w:pPr>
      <w:r>
        <w:separator/>
      </w:r>
    </w:p>
  </w:footnote>
  <w:footnote w:type="continuationSeparator" w:id="0">
    <w:p w:rsidR="000806BF" w:rsidRDefault="000806B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Трансфузиологический кабинет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7 "/>
    <w:docVar w:name="oborud" w:val=" Холодильники, морозильные камеры, плазморазмораживател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3F7EB177E25947A9A8D90BABAFD19A7E"/>
    <w:docVar w:name="rm_id" w:val="105"/>
    <w:docVar w:name="rm_name" w:val="                                          "/>
    <w:docVar w:name="rm_number" w:val=" 11091/007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Кровь и плазма крови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F58F6"/>
    <w:rsid w:val="000024F1"/>
    <w:rsid w:val="00025683"/>
    <w:rsid w:val="00046815"/>
    <w:rsid w:val="0005566C"/>
    <w:rsid w:val="000806BF"/>
    <w:rsid w:val="000860ED"/>
    <w:rsid w:val="000905BE"/>
    <w:rsid w:val="000D1F5B"/>
    <w:rsid w:val="001011E6"/>
    <w:rsid w:val="00110025"/>
    <w:rsid w:val="001429B1"/>
    <w:rsid w:val="00145419"/>
    <w:rsid w:val="001456F8"/>
    <w:rsid w:val="0015635F"/>
    <w:rsid w:val="001607C8"/>
    <w:rsid w:val="001F4D8D"/>
    <w:rsid w:val="002148CB"/>
    <w:rsid w:val="00232C8F"/>
    <w:rsid w:val="00234932"/>
    <w:rsid w:val="00244615"/>
    <w:rsid w:val="002A0605"/>
    <w:rsid w:val="002B30E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172E6"/>
    <w:rsid w:val="004403BF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8A4"/>
    <w:rsid w:val="005F6B08"/>
    <w:rsid w:val="006930AE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A3467"/>
    <w:rsid w:val="008E68DE"/>
    <w:rsid w:val="008E70C1"/>
    <w:rsid w:val="0090588D"/>
    <w:rsid w:val="0092778A"/>
    <w:rsid w:val="0096544E"/>
    <w:rsid w:val="00967790"/>
    <w:rsid w:val="0098630F"/>
    <w:rsid w:val="009A23BC"/>
    <w:rsid w:val="00A100AB"/>
    <w:rsid w:val="00A12349"/>
    <w:rsid w:val="00A134BE"/>
    <w:rsid w:val="00A55173"/>
    <w:rsid w:val="00A7346C"/>
    <w:rsid w:val="00A87B75"/>
    <w:rsid w:val="00A91908"/>
    <w:rsid w:val="00AA4551"/>
    <w:rsid w:val="00AA46ED"/>
    <w:rsid w:val="00AA4DCC"/>
    <w:rsid w:val="00AD04BA"/>
    <w:rsid w:val="00AD14A4"/>
    <w:rsid w:val="00AD7C32"/>
    <w:rsid w:val="00AF58F6"/>
    <w:rsid w:val="00AF796F"/>
    <w:rsid w:val="00AF7B28"/>
    <w:rsid w:val="00B04F25"/>
    <w:rsid w:val="00B4587E"/>
    <w:rsid w:val="00BA5029"/>
    <w:rsid w:val="00BC2F3C"/>
    <w:rsid w:val="00BC73DD"/>
    <w:rsid w:val="00BD5A20"/>
    <w:rsid w:val="00C02721"/>
    <w:rsid w:val="00C03F4A"/>
    <w:rsid w:val="00C05C09"/>
    <w:rsid w:val="00C05FED"/>
    <w:rsid w:val="00C31869"/>
    <w:rsid w:val="00C420D6"/>
    <w:rsid w:val="00C623EB"/>
    <w:rsid w:val="00CA4DB1"/>
    <w:rsid w:val="00CB0391"/>
    <w:rsid w:val="00CE3307"/>
    <w:rsid w:val="00D5060B"/>
    <w:rsid w:val="00D76DF8"/>
    <w:rsid w:val="00D83883"/>
    <w:rsid w:val="00DB1272"/>
    <w:rsid w:val="00DB5302"/>
    <w:rsid w:val="00DD6B1F"/>
    <w:rsid w:val="00E124F4"/>
    <w:rsid w:val="00E36337"/>
    <w:rsid w:val="00E43EDA"/>
    <w:rsid w:val="00EA38F9"/>
    <w:rsid w:val="00EB72AD"/>
    <w:rsid w:val="00EC37A1"/>
    <w:rsid w:val="00EF07A3"/>
    <w:rsid w:val="00EF3DC4"/>
    <w:rsid w:val="00F31AF6"/>
    <w:rsid w:val="00F76072"/>
    <w:rsid w:val="00FB001B"/>
    <w:rsid w:val="00FB24BF"/>
    <w:rsid w:val="00FB4C2D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3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15</cp:revision>
  <dcterms:created xsi:type="dcterms:W3CDTF">2016-07-19T05:59:00Z</dcterms:created>
  <dcterms:modified xsi:type="dcterms:W3CDTF">2016-11-25T06:20:00Z</dcterms:modified>
</cp:coreProperties>
</file>